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E05804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E05804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E05804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E05804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FD633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07143/052-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16033A">
          <w:t>21.09.2016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16033A" w:rsidRPr="0016033A">
          <w:rPr>
            <w:bCs/>
          </w:rPr>
          <w:t>17.10.2016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FD6330" w:rsidRPr="00FD633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FD6330" w:rsidRPr="00FD6330">
          <w:rPr>
            <w:rStyle w:val="aa"/>
          </w:rPr>
          <w:t xml:space="preserve">440052, г. Пенза, ул. Ново-Тамбовская, д.9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FD6330" w:rsidRPr="00FD6330">
          <w:rPr>
            <w:rStyle w:val="aa"/>
          </w:rPr>
          <w:t xml:space="preserve"> Кабинет эндоскопии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FD6330" w:rsidRPr="00FD6330">
          <w:rPr>
            <w:u w:val="single"/>
          </w:rPr>
          <w:t xml:space="preserve"> 07143/052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FD6330" w:rsidRPr="00FD6330">
          <w:rPr>
            <w:rStyle w:val="aa"/>
          </w:rPr>
          <w:t xml:space="preserve"> Медицинская </w:t>
        </w:r>
        <w:r w:rsidR="00FD6330" w:rsidRPr="00FD6330">
          <w:rPr>
            <w:u w:val="single"/>
          </w:rPr>
          <w:t xml:space="preserve">сестра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FD6330" w:rsidRPr="00FD6330">
          <w:rPr>
            <w:rStyle w:val="aa"/>
          </w:rPr>
          <w:t xml:space="preserve"> 24038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FD6330" w:rsidRPr="00FD633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E05804" w:rsidRPr="004B7CEF" w:rsidTr="004C53B3">
        <w:trPr>
          <w:jc w:val="center"/>
        </w:trPr>
        <w:tc>
          <w:tcPr>
            <w:tcW w:w="4678" w:type="dxa"/>
            <w:vAlign w:val="center"/>
          </w:tcPr>
          <w:p w:rsidR="00E05804" w:rsidRPr="004B7CEF" w:rsidRDefault="00E05804" w:rsidP="00E05804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E05804" w:rsidRPr="004B7CEF" w:rsidRDefault="00E05804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E05804" w:rsidRPr="004B7CEF" w:rsidRDefault="00E05804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E05804" w:rsidRPr="004B7CEF" w:rsidRDefault="00E05804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E05804" w:rsidRPr="004B7CEF" w:rsidRDefault="00E05804" w:rsidP="003367BB">
            <w:pPr>
              <w:pStyle w:val="a8"/>
            </w:pPr>
            <w:r>
              <w:t>± 0,5 %</w:t>
            </w:r>
          </w:p>
        </w:tc>
      </w:tr>
      <w:tr w:rsidR="00E05804" w:rsidRPr="004B7CEF" w:rsidTr="004C53B3">
        <w:trPr>
          <w:jc w:val="center"/>
        </w:trPr>
        <w:tc>
          <w:tcPr>
            <w:tcW w:w="4678" w:type="dxa"/>
            <w:vAlign w:val="center"/>
          </w:tcPr>
          <w:p w:rsidR="00E05804" w:rsidRDefault="00E05804" w:rsidP="00E05804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E05804" w:rsidRDefault="00E05804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E05804" w:rsidRDefault="00E05804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E05804" w:rsidRDefault="00E05804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E05804" w:rsidRDefault="00E05804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05804" w:rsidRPr="00E05804" w:rsidRDefault="008B05B0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E05804" w:rsidRPr="00E05804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E05804" w:rsidRPr="00E05804" w:rsidRDefault="00E05804" w:rsidP="00AD14A4">
      <w:r w:rsidRPr="00E05804">
        <w:t>- ГН 2.2.5.1313-03 Предельно допустимые концентрации (ПДК) вредных веществ в воздухе рабочей зоны;</w:t>
      </w:r>
    </w:p>
    <w:p w:rsidR="00E05804" w:rsidRPr="00E05804" w:rsidRDefault="00E05804" w:rsidP="00AD14A4">
      <w:r w:rsidRPr="00E05804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E05804" w:rsidRPr="00E05804" w:rsidRDefault="00E05804" w:rsidP="00AD14A4">
      <w:r w:rsidRPr="00E05804">
        <w:t>;</w:t>
      </w:r>
    </w:p>
    <w:p w:rsidR="00576095" w:rsidRPr="004B7CEF" w:rsidRDefault="00E05804" w:rsidP="00AD14A4">
      <w:r w:rsidRPr="00E05804">
        <w:t>- ГОСТ 12.1.014-84 Воздух рабочей зоны. Метод измерения концентраций вредных веществ индикаторными трубками.</w:t>
      </w:r>
      <w:r w:rsidR="008B05B0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3E6C5B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E05804" w:rsidRPr="004B7CEF" w:rsidTr="003E6C5B">
        <w:trPr>
          <w:tblHeader/>
          <w:jc w:val="center"/>
        </w:trPr>
        <w:tc>
          <w:tcPr>
            <w:tcW w:w="3237" w:type="dxa"/>
            <w:vAlign w:val="center"/>
          </w:tcPr>
          <w:p w:rsidR="00E05804" w:rsidRPr="00E05804" w:rsidRDefault="00E05804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Кабинет</w:t>
            </w:r>
          </w:p>
        </w:tc>
        <w:tc>
          <w:tcPr>
            <w:tcW w:w="1453" w:type="dxa"/>
            <w:vAlign w:val="center"/>
          </w:tcPr>
          <w:p w:rsidR="00E05804" w:rsidRPr="004B7CEF" w:rsidRDefault="00E05804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E05804" w:rsidRPr="004B7CEF" w:rsidRDefault="00E05804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E05804" w:rsidRPr="004B7CEF" w:rsidRDefault="00E05804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E05804" w:rsidRPr="004B7CEF" w:rsidRDefault="00E05804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E05804" w:rsidRPr="004B7CEF" w:rsidRDefault="00E05804" w:rsidP="00FF386A">
            <w:pPr>
              <w:pStyle w:val="a8"/>
            </w:pPr>
          </w:p>
        </w:tc>
      </w:tr>
      <w:tr w:rsidR="00E05804" w:rsidRPr="004B7CEF" w:rsidTr="003E6C5B">
        <w:trPr>
          <w:tblHeader/>
          <w:jc w:val="center"/>
        </w:trPr>
        <w:tc>
          <w:tcPr>
            <w:tcW w:w="3237" w:type="dxa"/>
            <w:vAlign w:val="center"/>
          </w:tcPr>
          <w:p w:rsidR="00E05804" w:rsidRPr="00E05804" w:rsidRDefault="00E05804" w:rsidP="00FF386A">
            <w:pPr>
              <w:pStyle w:val="a8"/>
              <w:rPr>
                <w:i/>
              </w:rPr>
            </w:pPr>
            <w:bookmarkStart w:id="16" w:name="ko1_1462"/>
            <w:bookmarkEnd w:id="16"/>
            <w:r w:rsidRPr="00E05804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E05804" w:rsidRPr="004B7CEF" w:rsidRDefault="00E05804" w:rsidP="00FF386A">
            <w:pPr>
              <w:pStyle w:val="a8"/>
            </w:pPr>
            <w:r>
              <w:t>Менее 1,0</w:t>
            </w:r>
          </w:p>
        </w:tc>
        <w:tc>
          <w:tcPr>
            <w:tcW w:w="1330" w:type="dxa"/>
            <w:vAlign w:val="center"/>
          </w:tcPr>
          <w:p w:rsidR="00E05804" w:rsidRPr="004B7CEF" w:rsidRDefault="00E05804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E05804" w:rsidRPr="004B7CEF" w:rsidRDefault="00E05804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E05804" w:rsidRPr="004B7CEF" w:rsidRDefault="00E05804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E05804" w:rsidRPr="00E05804" w:rsidRDefault="00E05804" w:rsidP="00FF386A">
            <w:pPr>
              <w:pStyle w:val="a8"/>
            </w:pPr>
            <w:r w:rsidRPr="00E05804">
              <w:t>10</w:t>
            </w:r>
          </w:p>
        </w:tc>
      </w:tr>
      <w:tr w:rsidR="00E05804" w:rsidRPr="004B7CEF" w:rsidTr="003E6C5B">
        <w:trPr>
          <w:tblHeader/>
          <w:jc w:val="center"/>
        </w:trPr>
        <w:tc>
          <w:tcPr>
            <w:tcW w:w="3237" w:type="dxa"/>
            <w:vAlign w:val="center"/>
          </w:tcPr>
          <w:p w:rsidR="00E05804" w:rsidRPr="00E05804" w:rsidRDefault="00E05804" w:rsidP="00FF386A">
            <w:pPr>
              <w:pStyle w:val="a8"/>
              <w:rPr>
                <w:i/>
              </w:rPr>
            </w:pPr>
            <w:bookmarkStart w:id="17" w:name="ko1_2184"/>
            <w:bookmarkEnd w:id="17"/>
            <w:r w:rsidRPr="00E05804">
              <w:rPr>
                <w:i/>
              </w:rPr>
              <w:t>Хлор, мг/м3</w:t>
            </w:r>
          </w:p>
        </w:tc>
        <w:tc>
          <w:tcPr>
            <w:tcW w:w="1453" w:type="dxa"/>
            <w:vAlign w:val="center"/>
          </w:tcPr>
          <w:p w:rsidR="00E05804" w:rsidRDefault="00E05804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E05804" w:rsidRDefault="00E05804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E05804" w:rsidRDefault="00E05804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E05804" w:rsidRPr="004B7CEF" w:rsidRDefault="00E05804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E05804" w:rsidRPr="00E05804" w:rsidRDefault="00E05804" w:rsidP="00FF386A">
            <w:pPr>
              <w:pStyle w:val="a8"/>
            </w:pPr>
            <w:r w:rsidRPr="00E05804">
              <w:t>100</w:t>
            </w:r>
          </w:p>
        </w:tc>
      </w:tr>
    </w:tbl>
    <w:p w:rsidR="003E6C5B" w:rsidRDefault="003E6C5B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E05804" w:rsidRPr="00E05804">
          <w:rPr>
            <w:bCs/>
          </w:rPr>
          <w:t>-</w:t>
        </w:r>
        <w:r w:rsidR="00E05804" w:rsidRPr="00E05804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E05804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lastRenderedPageBreak/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E05804" w:rsidTr="003E6C5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E05804" w:rsidRDefault="00E05804" w:rsidP="00EF6C29">
            <w:pPr>
              <w:pStyle w:val="a8"/>
            </w:pPr>
            <w:r w:rsidRPr="00E0580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E05804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E05804" w:rsidRDefault="00E05804" w:rsidP="00EF6C29">
            <w:pPr>
              <w:pStyle w:val="a8"/>
            </w:pPr>
            <w:r w:rsidRPr="00E0580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E05804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E05804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E05804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E05804" w:rsidRDefault="00E05804" w:rsidP="00EF6C29">
            <w:pPr>
              <w:pStyle w:val="a8"/>
            </w:pPr>
            <w:r w:rsidRPr="00E05804">
              <w:t>Митяева Ольга Александровна</w:t>
            </w:r>
          </w:p>
        </w:tc>
      </w:tr>
      <w:tr w:rsidR="00EF6C29" w:rsidRPr="00E05804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E05804" w:rsidRDefault="00E05804" w:rsidP="00EF6C29">
            <w:pPr>
              <w:pStyle w:val="a8"/>
              <w:rPr>
                <w:b/>
                <w:vertAlign w:val="superscript"/>
              </w:rPr>
            </w:pPr>
            <w:r w:rsidRPr="00E058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E05804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E05804" w:rsidRDefault="00E05804" w:rsidP="00EF6C29">
            <w:pPr>
              <w:pStyle w:val="a8"/>
              <w:rPr>
                <w:b/>
                <w:vertAlign w:val="superscript"/>
              </w:rPr>
            </w:pPr>
            <w:r w:rsidRPr="00E0580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E05804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E05804" w:rsidRDefault="00E05804" w:rsidP="00EF6C29">
            <w:pPr>
              <w:pStyle w:val="a8"/>
              <w:rPr>
                <w:b/>
                <w:vertAlign w:val="superscript"/>
              </w:rPr>
            </w:pPr>
            <w:r w:rsidRPr="00E058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E05804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E05804" w:rsidRDefault="00E05804" w:rsidP="00EF6C29">
            <w:pPr>
              <w:pStyle w:val="a8"/>
              <w:rPr>
                <w:b/>
                <w:vertAlign w:val="superscript"/>
              </w:rPr>
            </w:pPr>
            <w:r w:rsidRPr="00E05804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E05804" w:rsidTr="003E6C5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E05804" w:rsidRDefault="00E05804" w:rsidP="003367BB">
            <w:pPr>
              <w:pStyle w:val="a8"/>
            </w:pPr>
            <w:r w:rsidRPr="00E05804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E05804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E05804" w:rsidRDefault="00E05804" w:rsidP="003367BB">
            <w:pPr>
              <w:pStyle w:val="a8"/>
            </w:pPr>
            <w:r w:rsidRPr="00E05804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E05804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E05804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E05804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E05804" w:rsidRDefault="00E05804" w:rsidP="003367BB">
            <w:pPr>
              <w:pStyle w:val="a8"/>
            </w:pPr>
            <w:r w:rsidRPr="00E05804">
              <w:t>Митяева Ольга Александровна</w:t>
            </w:r>
          </w:p>
        </w:tc>
      </w:tr>
      <w:tr w:rsidR="003367BB" w:rsidRPr="00E05804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E05804" w:rsidRDefault="00E05804" w:rsidP="003367BB">
            <w:pPr>
              <w:pStyle w:val="a8"/>
              <w:rPr>
                <w:b/>
                <w:vertAlign w:val="superscript"/>
              </w:rPr>
            </w:pPr>
            <w:r w:rsidRPr="00E0580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E05804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E05804" w:rsidRDefault="00E05804" w:rsidP="003367BB">
            <w:pPr>
              <w:pStyle w:val="a8"/>
              <w:rPr>
                <w:b/>
                <w:vertAlign w:val="superscript"/>
              </w:rPr>
            </w:pPr>
            <w:r w:rsidRPr="00E05804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E05804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E05804" w:rsidRDefault="00E05804" w:rsidP="003367BB">
            <w:pPr>
              <w:pStyle w:val="a8"/>
              <w:rPr>
                <w:b/>
                <w:vertAlign w:val="superscript"/>
              </w:rPr>
            </w:pPr>
            <w:r w:rsidRPr="00E0580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E05804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E05804" w:rsidRDefault="00E05804" w:rsidP="003367BB">
            <w:pPr>
              <w:pStyle w:val="a8"/>
              <w:rPr>
                <w:b/>
                <w:vertAlign w:val="superscript"/>
              </w:rPr>
            </w:pPr>
            <w:r w:rsidRPr="00E05804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C5B" w:rsidRDefault="003E6C5B" w:rsidP="0076042D">
      <w:pPr>
        <w:pStyle w:val="a9"/>
      </w:pPr>
      <w:r>
        <w:separator/>
      </w:r>
    </w:p>
  </w:endnote>
  <w:endnote w:type="continuationSeparator" w:id="0">
    <w:p w:rsidR="003E6C5B" w:rsidRDefault="003E6C5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FD633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07143/052-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8B05B0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8B05B0" w:rsidRPr="004C53B3">
            <w:rPr>
              <w:rStyle w:val="ad"/>
              <w:sz w:val="20"/>
              <w:szCs w:val="20"/>
            </w:rPr>
            <w:fldChar w:fldCharType="separate"/>
          </w:r>
          <w:r w:rsidR="00FD6330">
            <w:rPr>
              <w:rStyle w:val="ad"/>
              <w:noProof/>
              <w:sz w:val="20"/>
              <w:szCs w:val="20"/>
            </w:rPr>
            <w:t>1</w:t>
          </w:r>
          <w:r w:rsidR="008B05B0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D6330" w:rsidRPr="00FD6330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C5B" w:rsidRDefault="003E6C5B" w:rsidP="0076042D">
      <w:pPr>
        <w:pStyle w:val="a9"/>
      </w:pPr>
      <w:r>
        <w:separator/>
      </w:r>
    </w:p>
  </w:footnote>
  <w:footnote w:type="continuationSeparator" w:id="0">
    <w:p w:rsidR="003E6C5B" w:rsidRDefault="003E6C5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эндоскопии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3EA3D5477F45488F9D6A784F856E04E7"/>
    <w:docVar w:name="fill_date" w:val="17.10.2016"/>
    <w:docVar w:name="hlp" w:val="3"/>
    <w:docVar w:name="izm_date" w:val="21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_x000D__x000A_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52- Х "/>
    <w:docVar w:name="oborud" w:val=" Видеостойка Sony, гастровидеоскоп OLYMPUS, бронховидеоскоп OLYMPUS, аспиратор OLYMPUS, ПЭВМ, моечная машина ENDOCLENS-NSX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96EA2FC74ACE4A86B7B27C0A5A1BC89B"/>
    <w:docVar w:name="rm_id" w:val="267"/>
    <w:docVar w:name="rm_name" w:val=" Медицинская сестра "/>
    <w:docVar w:name="rm_number" w:val=" 07143/052 "/>
    <w:docVar w:name="si_guids" w:val="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Моющие и дезинфицирующие средства "/>
    <w:docVar w:name="version" w:val="51"/>
  </w:docVars>
  <w:rsids>
    <w:rsidRoot w:val="00D17DE1"/>
    <w:rsid w:val="00000829"/>
    <w:rsid w:val="00025683"/>
    <w:rsid w:val="00046815"/>
    <w:rsid w:val="0005566C"/>
    <w:rsid w:val="000D1F5B"/>
    <w:rsid w:val="000F2189"/>
    <w:rsid w:val="00107D46"/>
    <w:rsid w:val="00110025"/>
    <w:rsid w:val="001429B1"/>
    <w:rsid w:val="001579F0"/>
    <w:rsid w:val="0016033A"/>
    <w:rsid w:val="001607C8"/>
    <w:rsid w:val="00197160"/>
    <w:rsid w:val="001A0429"/>
    <w:rsid w:val="001F4D8D"/>
    <w:rsid w:val="00234932"/>
    <w:rsid w:val="002A3673"/>
    <w:rsid w:val="002D0829"/>
    <w:rsid w:val="002E55C6"/>
    <w:rsid w:val="00305B2F"/>
    <w:rsid w:val="003367BB"/>
    <w:rsid w:val="00367816"/>
    <w:rsid w:val="003876C3"/>
    <w:rsid w:val="003C24DB"/>
    <w:rsid w:val="003E6C5B"/>
    <w:rsid w:val="00402CAC"/>
    <w:rsid w:val="00444410"/>
    <w:rsid w:val="00457710"/>
    <w:rsid w:val="004A47AD"/>
    <w:rsid w:val="004A7F11"/>
    <w:rsid w:val="004B7CEF"/>
    <w:rsid w:val="004C4DB2"/>
    <w:rsid w:val="004C53B3"/>
    <w:rsid w:val="004F7F1D"/>
    <w:rsid w:val="00563E94"/>
    <w:rsid w:val="00576095"/>
    <w:rsid w:val="00592ED0"/>
    <w:rsid w:val="005A3A36"/>
    <w:rsid w:val="005B466C"/>
    <w:rsid w:val="005B7FE8"/>
    <w:rsid w:val="005C0A9A"/>
    <w:rsid w:val="00600CBF"/>
    <w:rsid w:val="0063641C"/>
    <w:rsid w:val="0069682B"/>
    <w:rsid w:val="006C28B3"/>
    <w:rsid w:val="006F7395"/>
    <w:rsid w:val="007049EB"/>
    <w:rsid w:val="00710271"/>
    <w:rsid w:val="00717C9F"/>
    <w:rsid w:val="0076042D"/>
    <w:rsid w:val="007733CB"/>
    <w:rsid w:val="007D1852"/>
    <w:rsid w:val="007D2CEA"/>
    <w:rsid w:val="00814BF6"/>
    <w:rsid w:val="00883461"/>
    <w:rsid w:val="008B05B0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F0E6B"/>
    <w:rsid w:val="00AF5F93"/>
    <w:rsid w:val="00AF796F"/>
    <w:rsid w:val="00B83FBA"/>
    <w:rsid w:val="00BA5029"/>
    <w:rsid w:val="00BB67D6"/>
    <w:rsid w:val="00BC2F3C"/>
    <w:rsid w:val="00C02721"/>
    <w:rsid w:val="00C12739"/>
    <w:rsid w:val="00C13910"/>
    <w:rsid w:val="00CB2DA6"/>
    <w:rsid w:val="00CE3307"/>
    <w:rsid w:val="00D17DE1"/>
    <w:rsid w:val="00D76DF8"/>
    <w:rsid w:val="00DB5302"/>
    <w:rsid w:val="00DD6B1F"/>
    <w:rsid w:val="00E05804"/>
    <w:rsid w:val="00E124F4"/>
    <w:rsid w:val="00E36337"/>
    <w:rsid w:val="00EB72AD"/>
    <w:rsid w:val="00EC37A1"/>
    <w:rsid w:val="00EF6C29"/>
    <w:rsid w:val="00F6348C"/>
    <w:rsid w:val="00F76072"/>
    <w:rsid w:val="00FB001B"/>
    <w:rsid w:val="00FC4309"/>
    <w:rsid w:val="00FD2BA8"/>
    <w:rsid w:val="00FD6330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1</TotalTime>
  <Pages>2</Pages>
  <Words>534</Words>
  <Characters>3048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2016-10-18T08:25:00Z</dcterms:created>
  <dcterms:modified xsi:type="dcterms:W3CDTF">2016-10-18T09:25:00Z</dcterms:modified>
</cp:coreProperties>
</file>